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7B07F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SCOLFELD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6AAD605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42E16E82" w14:textId="77777777" w:rsidR="000E0237" w:rsidRDefault="000E0237" w:rsidP="000E0237">
      <w:pPr>
        <w:pStyle w:val="NoSpacing"/>
        <w:rPr>
          <w:rFonts w:cs="Times New Roman"/>
          <w:szCs w:val="24"/>
        </w:rPr>
      </w:pPr>
    </w:p>
    <w:p w14:paraId="5D595242" w14:textId="77777777" w:rsidR="000E0237" w:rsidRDefault="000E0237" w:rsidP="000E0237">
      <w:pPr>
        <w:pStyle w:val="NoSpacing"/>
        <w:rPr>
          <w:rFonts w:cs="Times New Roman"/>
          <w:szCs w:val="24"/>
        </w:rPr>
      </w:pPr>
    </w:p>
    <w:p w14:paraId="46B5906F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Gernes of </w:t>
      </w:r>
      <w:proofErr w:type="spellStart"/>
      <w:r>
        <w:rPr>
          <w:rFonts w:cs="Times New Roman"/>
          <w:szCs w:val="24"/>
        </w:rPr>
        <w:t>Eccleshall</w:t>
      </w:r>
      <w:proofErr w:type="spellEnd"/>
      <w:r>
        <w:rPr>
          <w:rFonts w:cs="Times New Roman"/>
          <w:szCs w:val="24"/>
        </w:rPr>
        <w:t>,</w:t>
      </w:r>
    </w:p>
    <w:p w14:paraId="3E72BFBA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Staffordshire.</w:t>
      </w:r>
    </w:p>
    <w:p w14:paraId="53320E66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425F3200" w14:textId="77777777" w:rsidR="000E0237" w:rsidRDefault="000E0237" w:rsidP="000E0237">
      <w:pPr>
        <w:pStyle w:val="NoSpacing"/>
        <w:rPr>
          <w:rFonts w:cs="Times New Roman"/>
          <w:szCs w:val="24"/>
        </w:rPr>
      </w:pPr>
    </w:p>
    <w:p w14:paraId="590E06C3" w14:textId="77777777" w:rsidR="000E0237" w:rsidRDefault="000E0237" w:rsidP="000E0237">
      <w:pPr>
        <w:pStyle w:val="NoSpacing"/>
        <w:rPr>
          <w:rFonts w:cs="Times New Roman"/>
          <w:szCs w:val="24"/>
        </w:rPr>
      </w:pPr>
    </w:p>
    <w:p w14:paraId="0A263BBD" w14:textId="77777777" w:rsidR="000E0237" w:rsidRDefault="000E0237" w:rsidP="000E02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3D906D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8FE65" w14:textId="77777777" w:rsidR="000E0237" w:rsidRDefault="000E0237" w:rsidP="009139A6">
      <w:r>
        <w:separator/>
      </w:r>
    </w:p>
  </w:endnote>
  <w:endnote w:type="continuationSeparator" w:id="0">
    <w:p w14:paraId="48F69E13" w14:textId="77777777" w:rsidR="000E0237" w:rsidRDefault="000E02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BF5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438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AE4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B664D" w14:textId="77777777" w:rsidR="000E0237" w:rsidRDefault="000E0237" w:rsidP="009139A6">
      <w:r>
        <w:separator/>
      </w:r>
    </w:p>
  </w:footnote>
  <w:footnote w:type="continuationSeparator" w:id="0">
    <w:p w14:paraId="48B50407" w14:textId="77777777" w:rsidR="000E0237" w:rsidRDefault="000E02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91F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FBE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5E1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237"/>
    <w:rsid w:val="000666E0"/>
    <w:rsid w:val="000E0237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5073"/>
  <w15:chartTrackingRefBased/>
  <w15:docId w15:val="{2EED4630-3E09-4678-BB6E-7983197C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02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2024-07-11T10:14:00Z</dcterms:created>
  <dcterms:modified xsi:type="dcterms:W3CDTF">2024-07-11T10:14:00Z</dcterms:modified>
</cp:coreProperties>
</file>